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154406C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58383AD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036082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33E35C91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A4364" w14:paraId="3462FA73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A436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A4364" w14:paraId="542ED27C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3A4364" w14:paraId="234DCE8B" w14:textId="7803BF0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 xml:space="preserve">Kapucinski trg 5 </w:t>
          </w:r>
        </w:sdtContent>
      </w:sdt>
      <w:r w:rsidRPr="006C43C5" w:rsidR="00AE649C">
        <w:t xml:space="preserve"> </w:t>
      </w:r>
    </w:p>
    <w:p w:rsidR="001A12B4" w:rsidP="001A12B4" w:rsidRDefault="003A4364" w14:paraId="7AF968C2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>42000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>Varaždin</w:t>
          </w:r>
        </w:sdtContent>
      </w:sdt>
      <w:r w:rsidRPr="006C43C5" w:rsidR="00AE649C">
        <w:t xml:space="preserve"> </w:t>
      </w:r>
    </w:p>
    <w:p w:rsidRPr="001A12B4" w:rsidR="001A12B4" w:rsidP="001A12B4" w:rsidRDefault="001A12B4" w14:paraId="09A47668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Pp Ikp-181/2026-9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A436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55F2F0E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2F9CD333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E5F1E53" w14:textId="77777777">
      <w:pPr>
        <w:keepNext/>
        <w:spacing w:after="0"/>
        <w:jc w:val="center"/>
      </w:pPr>
    </w:p>
    <w:p w:rsidRPr="00CE79FB" w:rsidR="00CE79FB" w:rsidP="00CE79FB" w:rsidRDefault="00CE79FB" w14:paraId="121B24FB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66667F5" w14:textId="77777777">
      <w:pPr>
        <w:keepNext/>
        <w:spacing w:after="0"/>
        <w:jc w:val="center"/>
      </w:pPr>
    </w:p>
    <w:p w:rsidRPr="001A12B4" w:rsidR="001A12B4" w:rsidP="001A12B4" w:rsidRDefault="003A4364" w14:paraId="11AEF361" w14:textId="6BD41D8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="006C352F">
        <w:t xml:space="preserve"> </w:t>
      </w:r>
      <w:r w:rsidRPr="001A12B4" w:rsidR="001A12B4">
        <w:t>po su</w:t>
      </w:r>
      <w:r w:rsidR="008C41B8"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Vesni Poljan</w:t>
          </w:r>
        </w:sdtContent>
      </w:sdt>
      <w:r w:rsidR="008C41B8">
        <w:t xml:space="preserve">,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="008C41B8">
        <w:rPr>
          <w:rFonts w:eastAsia="Times New Roman" w:cs="Times New Roman"/>
        </w:rPr>
        <w:t>izvršenja novčane kazne</w:t>
      </w:r>
      <w:r w:rsidRPr="000B07F1" w:rsidR="002A712A">
        <w:rPr>
          <w:rFonts w:eastAsia="Times New Roman" w:cs="Arial"/>
        </w:rPr>
        <w:t xml:space="preserve">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Ivanu Šebreku, OIB 76938958347</w:t>
          </w:r>
        </w:sdtContent>
      </w:sdt>
      <w:r w:rsidR="008C41B8">
        <w:rPr>
          <w:rStyle w:val="PozadinaSvijetloZelena"/>
        </w:rPr>
        <w:t>,</w:t>
      </w:r>
      <w:r w:rsidRPr="001A12B4" w:rsidR="001A12B4">
        <w:rPr>
          <w:rFonts w:eastAsia="Calibri" w:cs="Times New Roman"/>
        </w:rPr>
        <w:t xml:space="preserve"> zbog prekršaja iz</w:t>
      </w:r>
      <w:r w:rsidR="008C41B8">
        <w:rPr>
          <w:rFonts w:eastAsia="Calibri" w:cs="Times New Roman"/>
        </w:rPr>
        <w:t xml:space="preserve"> članka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51. stavka 1., članka 199. stavka 2., članka 293.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8C41B8">
        <w:rPr>
          <w:rFonts w:eastAsia="Calibri" w:cs="Times New Roman"/>
        </w:rPr>
        <w:t>(</w:t>
      </w:r>
      <w:r w:rsidRPr="008C41B8" w:rsidR="008C41B8">
        <w:rPr>
          <w:rFonts w:eastAsia="Calibri" w:cs="Times New Roman"/>
          <w:bCs/>
        </w:rPr>
        <w:t>Narodne novine broj: 67/08, 48/10, 74/11, 80/13, 158/13, 92/14, 64/15, 108/17, 70/19, 42/20</w:t>
      </w:r>
      <w:r w:rsidR="008C41B8">
        <w:rPr>
          <w:rFonts w:eastAsia="Calibri" w:cs="Times New Roman"/>
          <w:bCs/>
        </w:rPr>
        <w:t>),</w:t>
      </w:r>
      <w:r w:rsidR="001C3C78">
        <w:rPr>
          <w:rFonts w:eastAsia="Times New Roman" w:cs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29.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</w:p>
    <w:p w:rsidR="00CE79FB" w:rsidP="00CE79FB" w:rsidRDefault="00CE79FB" w14:paraId="7FBB8DC0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93A03D2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A76642" w:rsidR="00A76642" w:rsidP="00A76642" w:rsidRDefault="00A76642" w14:paraId="2F1729D1" w14:textId="7E200940">
      <w:pPr>
        <w:ind w:firstLine="708"/>
        <w:jc w:val="both"/>
        <w:rPr>
          <w:rFonts w:eastAsia="Calibri" w:cs="Times New Roman"/>
        </w:rPr>
      </w:pPr>
      <w:r w:rsidRP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8C41B8">
        <w:rPr>
          <w:rStyle w:val="PozadinaSvijetloZelena"/>
        </w:rPr>
        <w:t>)</w:t>
      </w:r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8C41B8">
        <w:rPr>
          <w:rFonts w:eastAsia="Times New Roman" w:cs="Arial"/>
        </w:rPr>
        <w:t>novčane kazne u iznosu od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819,26 EUR</w:t>
          </w:r>
        </w:sdtContent>
      </w:sdt>
      <w:r w:rsidR="00EA2B9F">
        <w:rPr>
          <w:rFonts w:eastAsia="Times New Roman" w:cs="Arial"/>
        </w:rPr>
        <w:t xml:space="preserve"> </w:t>
      </w:r>
      <w:r w:rsidR="008C41B8">
        <w:rPr>
          <w:rFonts w:eastAsia="Times New Roman" w:cs="Arial"/>
        </w:rPr>
        <w:t>izrečene</w:t>
      </w:r>
      <w:r w:rsidR="001B4EE1">
        <w:rPr>
          <w:rFonts w:cs="Times New Roman"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Ivanu Šebreku, OIB 76938958347,">
            <w:listItem w:displayText="Ivanu Šebreku, OIB 76938958347," w:value="Ivanu Šebreku, OIB 76938958347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Ivanu Šebreku, OIB 76938958347,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="008C41B8">
        <w:rPr>
          <w:rFonts w:eastAsia="Calibri" w:cs="Times New Roman"/>
          <w:bCs/>
        </w:rPr>
        <w:t>rođen 4. srpnja 1996.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Tuhovcu 51, 42223 Tuhovec">
            <w:listItem w:displayText="Tuhovcu 51, 42223 Tuhovec" w:value="Tuhovcu 51, 42223 Tuhovec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Tuhovcu 51, 42223 Tuhovec</w:t>
          </w:r>
        </w:sdtContent>
      </w:sdt>
      <w:r w:rsidR="002A712A">
        <w:rPr>
          <w:rFonts w:eastAsia="Times New Roman" w:cs="Times New Roman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članka</w:t>
          </w:r>
        </w:sdtContent>
      </w:sdt>
      <w:r w:rsidR="002A712A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51. stavka 1., članka 199. stavka 2., članka 293.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8C41B8">
        <w:rPr>
          <w:rFonts w:eastAsia="Times New Roman" w:cs="Times New Roman"/>
        </w:rPr>
        <w:t xml:space="preserve">Zakona o sigurnosti prometa na cestama. </w:t>
      </w:r>
    </w:p>
    <w:p w:rsidR="00561534" w:rsidP="00561534" w:rsidRDefault="00561534" w14:paraId="26ABF81E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2E5A4B6D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8C41B8" w:rsidR="008C41B8" w:rsidP="003A4364" w:rsidRDefault="00275E81" w14:paraId="4B908905" w14:textId="4EB2863B">
      <w:pPr>
        <w:pStyle w:val="Odlomakpopisa"/>
        <w:numPr>
          <w:ilvl w:val="0"/>
          <w:numId w:val="51"/>
        </w:numPr>
        <w:ind w:left="426"/>
        <w:rPr>
          <w:rFonts w:cs="Arial"/>
        </w:rPr>
      </w:pPr>
      <w:r w:rsidRPr="008C41B8">
        <w:rPr>
          <w:rFonts w:cs="Times New Roman"/>
        </w:rPr>
        <w:t>Odlukom o prekršaju</w:t>
      </w:r>
      <w:r w:rsidRPr="008C41B8" w:rsidR="0079000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>Ministarstva unutarnjih poslova Republike Hrvatske, Policijske uprave varaždinske, Policijske postaje Novi Marof</w:t>
          </w:r>
        </w:sdtContent>
      </w:sdt>
      <w:r w:rsidRPr="008C41B8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>511-14-08/05-3-36-1/2021 od 31.  svibnja 2021.</w:t>
          </w:r>
        </w:sdtContent>
      </w:sdt>
      <w:r w:rsidR="008C41B8">
        <w:t>,</w:t>
      </w:r>
      <w:r w:rsidRPr="008C41B8" w:rsidR="002A2A5B">
        <w:rPr>
          <w:rFonts w:cs="Times New Roman"/>
        </w:rPr>
        <w:t xml:space="preserve"> </w:t>
      </w:r>
      <w:r w:rsidRPr="008C41B8" w:rsidR="008C41B8">
        <w:rPr>
          <w:rFonts w:cs="Times New Roman"/>
        </w:rPr>
        <w:t xml:space="preserve">preinačena Presudom Visokog prekršajnog suda Republike Hrvatske poslovni broj Ppž-5880/2022 od 27. lipnja 2023., </w:t>
      </w:r>
      <w:r w:rsidRPr="008C41B8" w:rsidR="002A712A">
        <w:rPr>
          <w:rFonts w:cs="Times New Roman"/>
        </w:rPr>
        <w:t xml:space="preserve">koja je postala pravomoćna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>27. lipnja 2023.</w:t>
          </w:r>
        </w:sdtContent>
      </w:sdt>
      <w:r w:rsidRPr="008C41B8" w:rsidR="002A712A">
        <w:rPr>
          <w:rFonts w:cs="Times New Roman"/>
        </w:rPr>
        <w:t xml:space="preserve"> </w:t>
      </w:r>
      <w:r w:rsidRPr="008C41B8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</w:rPr>
            <w:t>Ivanu Šebreku</w:t>
          </w:r>
        </w:sdtContent>
      </w:sdt>
      <w:r w:rsidRPr="008C41B8" w:rsidR="00F237DC">
        <w:rPr>
          <w:rFonts w:cs="Times New Roman"/>
        </w:rPr>
        <w:t xml:space="preserve"> </w:t>
      </w:r>
      <w:r w:rsidRPr="008C41B8">
        <w:rPr>
          <w:rFonts w:cs="Times New Roman"/>
        </w:rPr>
        <w:t>izrečena</w:t>
      </w:r>
      <w:r w:rsidRPr="008C41B8" w:rsidR="00F237DC">
        <w:rPr>
          <w:rFonts w:cs="Times New Roman"/>
        </w:rPr>
        <w:t xml:space="preserve"> </w:t>
      </w:r>
      <w:r w:rsidRPr="008C41B8">
        <w:rPr>
          <w:rFonts w:cs="Times New Roman"/>
        </w:rPr>
        <w:t xml:space="preserve">je </w:t>
      </w:r>
      <w:r w:rsidRPr="008C41B8" w:rsidR="008C41B8">
        <w:rPr>
          <w:rFonts w:cs="Times New Roman"/>
        </w:rPr>
        <w:t>novčana kazna u iznosu od</w:t>
      </w:r>
      <w:r w:rsidRPr="008C41B8" w:rsidR="00BB30F6">
        <w:rPr>
          <w:rFonts w:cs="Times New Roman"/>
        </w:rPr>
        <w:t xml:space="preserve"> </w:t>
      </w:r>
      <w:r w:rsidRPr="008C41B8" w:rsidR="008C41B8">
        <w:rPr>
          <w:rFonts w:cs="Times New Roman"/>
        </w:rPr>
        <w:t xml:space="preserve">859,08 EUR u koju kaznu se uračunava vrijeme oduzimanja slobode kao jedan dan zatvora odnosno 39,82 EUR pa je osuđeniku preostalo za platiti 819,26 EUR. </w:t>
      </w:r>
    </w:p>
    <w:p w:rsidRPr="008C41B8" w:rsidR="002A712A" w:rsidP="003A4364" w:rsidRDefault="002A712A" w14:paraId="491B9CB8" w14:textId="08FC2127">
      <w:pPr>
        <w:pStyle w:val="Odlomakpopisa"/>
        <w:numPr>
          <w:ilvl w:val="0"/>
          <w:numId w:val="51"/>
        </w:numPr>
        <w:ind w:left="426"/>
        <w:rPr>
          <w:rFonts w:cs="Arial"/>
        </w:rPr>
      </w:pPr>
      <w:r w:rsidRPr="008C41B8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8C41B8">
        <w:rPr>
          <w:rFonts w:cs="Arial"/>
        </w:rPr>
        <w:t>prekršajnopravnih</w:t>
      </w:r>
      <w:proofErr w:type="spellEnd"/>
      <w:r w:rsidRPr="008C41B8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8C41B8">
        <w:rPr>
          <w:rFonts w:cs="Arial"/>
        </w:rPr>
        <w:t>prekršajnopravna</w:t>
      </w:r>
      <w:proofErr w:type="spellEnd"/>
      <w:r w:rsidRPr="008C41B8">
        <w:rPr>
          <w:rFonts w:cs="Arial"/>
        </w:rPr>
        <w:t xml:space="preserve"> sankcija.</w:t>
      </w:r>
    </w:p>
    <w:p w:rsidRPr="002A712A" w:rsidR="002A712A" w:rsidP="002A712A" w:rsidRDefault="002A712A" w14:paraId="43581250" w14:textId="77777777">
      <w:pPr>
        <w:pStyle w:val="Odlomakpopisa"/>
        <w:ind w:left="1068" w:firstLine="0"/>
        <w:rPr>
          <w:rFonts w:cs="Arial"/>
        </w:rPr>
      </w:pPr>
    </w:p>
    <w:p w:rsidRPr="002A712A" w:rsidR="002A712A" w:rsidP="003A4364" w:rsidRDefault="002A712A" w14:paraId="24C36E3E" w14:textId="77777777">
      <w:pPr>
        <w:pStyle w:val="Odlomakpopisa"/>
        <w:numPr>
          <w:ilvl w:val="0"/>
          <w:numId w:val="51"/>
        </w:numPr>
        <w:ind w:left="426"/>
        <w:rPr>
          <w:rFonts w:cs="Arial"/>
        </w:rPr>
      </w:pPr>
      <w:r w:rsidRPr="002A712A">
        <w:rPr>
          <w:rFonts w:cs="Arial"/>
        </w:rPr>
        <w:lastRenderedPageBreak/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561534" w:rsidR="00561534" w:rsidP="00561534" w:rsidRDefault="00561534" w14:paraId="140BFBEB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2ACC1DF8" w14:textId="1AFEF8E1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3A4364">
            <w:rPr>
              <w:rStyle w:val="eSPISCCParagraphDefaultFont"/>
              <w:rFonts w:eastAsiaTheme="minorHAnsi"/>
            </w:rPr>
            <w:t>Varaždinu</w:t>
          </w:r>
        </w:sdtContent>
      </w:sdt>
      <w:r w:rsidRPr="001A12B4">
        <w:rPr>
          <w:rFonts w:eastAsia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29.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7"/>
        <w:gridCol w:w="3079"/>
        <w:gridCol w:w="3131"/>
      </w:tblGrid>
      <w:tr w:rsidRPr="00B40829" w:rsidR="00B40829" w:rsidTr="00876430" w14:paraId="1B89FD28" w14:textId="77777777">
        <w:tc>
          <w:tcPr>
            <w:tcW w:w="3284" w:type="dxa"/>
          </w:tcPr>
          <w:p w:rsidRPr="00B40829" w:rsidR="00B40829" w:rsidP="003A4364" w:rsidRDefault="00B40829" w14:paraId="73A68463" w14:textId="429E7ECB">
            <w:pPr>
              <w:spacing w:after="0"/>
              <w:jc w:val="both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3A4364" w:rsidRDefault="00B40829" w14:paraId="5631CD3D" w14:textId="77777777">
            <w:pPr>
              <w:spacing w:after="0"/>
              <w:jc w:val="both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3A4364" w:rsidRDefault="003A4364" w14:paraId="4F9B7FFD" w14:textId="65DD89FD">
            <w:pPr>
              <w:spacing w:after="0"/>
              <w:jc w:val="both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   </w:t>
            </w:r>
            <w:r w:rsidRPr="00B40829" w:rsidR="00B40829">
              <w:rPr>
                <w:rFonts w:eastAsia="Calibri" w:cs="Times New Roman"/>
              </w:rPr>
              <w:t>Su</w:t>
            </w:r>
            <w:r>
              <w:rPr>
                <w:rFonts w:eastAsia="Calibri" w:cs="Times New Roman"/>
              </w:rPr>
              <w:t>tkinja</w:t>
            </w:r>
          </w:p>
        </w:tc>
      </w:tr>
      <w:tr w:rsidRPr="00B40829" w:rsidR="00B40829" w:rsidTr="00876430" w14:paraId="0D9C7CDB" w14:textId="77777777">
        <w:tc>
          <w:tcPr>
            <w:tcW w:w="3284" w:type="dxa"/>
          </w:tcPr>
          <w:p w:rsidRPr="00B40829" w:rsidR="00B40829" w:rsidP="003A4364" w:rsidRDefault="00B40829" w14:paraId="17C19EC2" w14:textId="718747B5">
            <w:pPr>
              <w:spacing w:after="0"/>
              <w:jc w:val="both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3A4364" w:rsidRDefault="00B40829" w14:paraId="79F426EE" w14:textId="77777777">
            <w:pPr>
              <w:spacing w:after="0"/>
              <w:jc w:val="both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3A4364" w:rsidRDefault="003A4364" w14:paraId="268669FB" w14:textId="497DA0EB">
            <w:pPr>
              <w:spacing w:after="0"/>
              <w:jc w:val="both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A4364" w:rsidR="008C41B8">
                  <w:rPr>
                    <w:rStyle w:val="eSPISCCParagraphDefaultFont"/>
                    <w:rFonts w:eastAsiaTheme="minorHAnsi"/>
                  </w:rPr>
                  <w:t>Vesna Poljan</w:t>
                </w:r>
                <w:r w:rsidRPr="003A4364">
                  <w:rPr>
                    <w:rStyle w:val="eSPISCCParagraphDefaultFont"/>
                    <w:rFonts w:eastAsiaTheme="minorHAnsi"/>
                  </w:rPr>
                  <w:t xml:space="preserve">, v. r. </w:t>
                </w:r>
              </w:sdtContent>
            </w:sdt>
          </w:p>
        </w:tc>
      </w:tr>
    </w:tbl>
    <w:p w:rsidR="00B40829" w:rsidP="003A4364" w:rsidRDefault="00B40829" w14:paraId="476E99A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3A4364" w:rsidRDefault="00275E81" w14:paraId="7909691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910A35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E58201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5D4158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3A4364" w:rsidRDefault="00275E81" w14:paraId="144BC473" w14:textId="701A33F1">
      <w:pPr>
        <w:ind w:firstLine="709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9BC3DC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059AD882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2070A535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C7E9BA7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Ivan Šebrek, Tuhovec 51, 42223 Tuhovec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2D7FEE" w:rsidP="003A4364" w:rsidRDefault="002A712A" w14:paraId="40260E64" w14:textId="666172ED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both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Ministarstvo unutarnjih poslova Republike Hrvatske, Policijska uprava varaždinska, Policijska postaja Novi Marof, Franjevačka Ulica 1,42220 Novi Marof">
            <w:listItem w:displayText="Ministarstvo unutarnjih poslova Republike Hrvatske, Policijska uprava varaždinska, Policijska postaja Novi Marof, Franjevačka Ulica 1,42220 Novi Marof" w:value="Ministarstvo unutarnjih poslova Republike Hrvatske, Policijska uprava varaždinska, Policijska postaja Novi Marof, Franjevačka Ulica 1,42220 Novi Marof"/>
            <w:listItem w:displayText="Ivan Šebrek, OIB 76938958347, Tuhovec 51,42223 Tuhovec" w:value="Ivan Šebrek, OIB 76938958347, Tuhovec 51,42223 Tuhovec"/>
          </w:comboBox>
        </w:sdtPr>
        <w:sdtEndPr>
          <w:rPr>
            <w:rStyle w:val="eSPISCCParagraphDefaultFont"/>
          </w:rPr>
        </w:sdtEndPr>
        <w:sdtContent>
          <w:r w:rsidRPr="003A4364" w:rsidR="008C41B8">
            <w:rPr>
              <w:rStyle w:val="eSPISCCParagraphDefaultFont"/>
              <w:rFonts w:eastAsiaTheme="minorHAnsi"/>
            </w:rPr>
            <w:t>Ministarstvo unutarnjih poslova Republike Hrvatske, Policijska uprava varaždinska, Policijska postaja Novi Marof, Franjevačka Ulica 1,42220 Novi Marof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 w:rsidR="003A4364">
        <w:rPr>
          <w:rFonts w:cs="Times New Roman"/>
        </w:rPr>
        <w:t>(poslovni broj: 511-14-08/05-3-36-5/2021)</w:t>
      </w:r>
    </w:p>
    <w:p w:rsidRPr="002D7FEE" w:rsidR="00B37A7D" w:rsidP="002D7FEE" w:rsidRDefault="00B37A7D" w14:paraId="0F02D910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7B4E004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3A4364" w:rsidP="00060E26" w:rsidRDefault="003A4364" w14:paraId="3A15DE2B" w14:textId="77777777">
      <w:pPr>
        <w:spacing w:after="0"/>
        <w:ind w:left="3540" w:firstLine="708"/>
        <w:jc w:val="center"/>
        <w:rPr>
          <w:rFonts w:cs="Arial"/>
        </w:rPr>
      </w:pPr>
      <w:bookmarkStart w:name="_Hlk152845883" w:id="0"/>
    </w:p>
    <w:p w:rsidR="003A4364" w:rsidP="00060E26" w:rsidRDefault="003A4364" w14:paraId="2F657846" w14:textId="77777777">
      <w:pPr>
        <w:spacing w:after="0"/>
        <w:ind w:left="3540" w:firstLine="708"/>
        <w:jc w:val="center"/>
        <w:rPr>
          <w:rFonts w:cs="Arial"/>
        </w:rPr>
      </w:pPr>
    </w:p>
    <w:bookmarkEnd w:id="0"/>
    <w:sectPr w:rsidR="003A436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1FC66CA5" w14:textId="77777777">
      <w:r>
        <w:separator/>
      </w:r>
    </w:p>
  </w:endnote>
  <w:endnote w:type="continuationSeparator" w:id="0">
    <w:p w:rsidR="00803F80" w:rsidP="00537B78" w:rsidRDefault="00803F80" w14:paraId="0D279F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74AF263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7E5AA961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1E7D43A9" w14:textId="77777777">
      <w:r>
        <w:separator/>
      </w:r>
    </w:p>
  </w:footnote>
  <w:footnote w:type="continuationSeparator" w:id="0">
    <w:p w:rsidR="00803F80" w:rsidP="00537B78" w:rsidRDefault="00803F80" w14:paraId="06ACEEE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9C3942A" w14:textId="42B9D0EA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A4364" w:rsidR="008C41B8">
          <w:rPr>
            <w:rStyle w:val="eSPISCCParagraphDefaultFont"/>
          </w:rPr>
          <w:t>Pp Ikp-181/2026-9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364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051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4A8E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1B8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7CE1A3B0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6F50DB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F50DB"/>
    <w:rsid w:val="00700A35"/>
    <w:rsid w:val="0074359C"/>
    <w:rsid w:val="00746914"/>
    <w:rsid w:val="00844A8E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29. lipnja 2026.</izvorni_sadrzaj>
    <derivirana_varijabla naziv="DomainObject.DatumDonosenjaOdluke_1">29.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Ikp-181/2026-9</izvorni_sadrzaj>
    <derivirana_varijabla naziv="DomainObject.Oznaka_1">Pp Ikp-181/2026-9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Poljan</izvorni_sadrzaj>
    <derivirana_varijabla naziv="DomainObject.DonositeljOdluke.Prezime_1">Poljan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2026.</izvorni_sadrzaj>
    <derivirana_varijabla naziv="DomainObject.Predmet.DatumOsnivanja_1">10.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Ikp-181/2026</izvorni_sadrzaj>
    <derivirana_varijabla naziv="DomainObject.Predmet.OznakaBroj_1">Pp Ikp-181/2026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Šebrek</izvorni_sadrzaj>
    <derivirana_varijabla naziv="DomainObject.Predmet.ProtustrankaFormated_1">  Ivan Šebrek</derivirana_varijabla>
  </DomainObject.Predmet.ProtustrankaFormated>
  <DomainObject.Predmet.ProtustrankaFormatedOIB>
    <izvorni_sadrzaj>  Ivan Šebrek, OIB 76938958347</izvorni_sadrzaj>
    <derivirana_varijabla naziv="DomainObject.Predmet.ProtustrankaFormatedOIB_1">Ivanu Šebreku, OIB 76938958347</derivirana_varijabla>
  </DomainObject.Predmet.ProtustrankaFormatedOIB>
  <DomainObject.Predmet.ProtustrankaFormatedWithAdress>
    <izvorni_sadrzaj> Ivan Šebrek, Tuhovec 51, 42223 Tuhovec</izvorni_sadrzaj>
    <derivirana_varijabla naziv="DomainObject.Predmet.ProtustrankaFormatedWithAdress_1"> Ivan Šebrek, Tuhovec 51, 42223 Tuhovec</derivirana_varijabla>
  </DomainObject.Predmet.ProtustrankaFormatedWithAdress>
  <DomainObject.Predmet.ProtustrankaFormatedWithAdressOIB>
    <izvorni_sadrzaj> Ivan Šebrek, OIB 76938958347, Tuhovec 51, 42223 Tuhovec</izvorni_sadrzaj>
    <derivirana_varijabla naziv="DomainObject.Predmet.ProtustrankaFormatedWithAdressOIB_1"> Ivan Šebrek, OIB 76938958347, Tuhovec 51, 42223 Tuhovec</derivirana_varijabla>
  </DomainObject.Predmet.ProtustrankaFormatedWithAdressOIB>
  <DomainObject.Predmet.ProtustrankaWithAdress>
    <izvorni_sadrzaj>Ivan Šebrek Tuhovec 51, 42223 Tuhovec</izvorni_sadrzaj>
    <derivirana_varijabla naziv="DomainObject.Predmet.ProtustrankaWithAdress_1">Ivan Šebrek Tuhovec 51, 42223 Tuhovec</derivirana_varijabla>
  </DomainObject.Predmet.ProtustrankaWithAdress>
  <DomainObject.Predmet.ProtustrankaWithAdressOIB>
    <izvorni_sadrzaj>Ivan Šebrek, OIB 76938958347, Tuhovec 51, 42223 Tuhovec</izvorni_sadrzaj>
    <derivirana_varijabla naziv="DomainObject.Predmet.ProtustrankaWithAdressOIB_1">Ivan Šebrek, OIB 76938958347, Tuhovec 51, 42223 Tuhovec</derivirana_varijabla>
  </DomainObject.Predmet.ProtustrankaWithAdressOIB>
  <DomainObject.Predmet.ProtustrankaNazivFormated>
    <izvorni_sadrzaj>Ivan Šebrek</izvorni_sadrzaj>
    <derivirana_varijabla naziv="DomainObject.Predmet.ProtustrankaNazivFormated_1">Ivanu Šebreku</derivirana_varijabla>
    <derivirana_varijabla naziv="Padez">Ivan Šebrek</derivirana_varijabla>
  </DomainObject.Predmet.ProtustrankaNazivFormated>
  <DomainObject.Predmet.ProtustrankaNazivFormatedOIB>
    <izvorni_sadrzaj>Ivan Šebrek, OIB 76938958347</izvorni_sadrzaj>
    <derivirana_varijabla naziv="DomainObject.Predmet.ProtustrankaNazivFormatedOIB_1">Ivan Šebrek, OIB 76938958347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Vesna Poljan 32.</izvorni_sadrzaj>
    <derivirana_varijabla naziv="DomainObject.Predmet.Referada.Naziv_1">Vesna Poljan 32.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sudnica 22/P</izvorni_sadrzaj>
    <derivirana_varijabla naziv="DomainObject.Predmet.Referada.Prostorija.Naziv_1">sudnica 22/P</derivirana_varijabla>
  </DomainObject.Predmet.Referada.Prostorija.Naziv>
  <DomainObject.Predmet.Referada.Prostorija.Oznaka>
    <izvorni_sadrzaj>22 prizemlje</izvorni_sadrzaj>
    <derivirana_varijabla naziv="DomainObject.Predmet.Referada.Prostorija.Oznaka_1">22 prizemlje</derivirana_varijabla>
  </DomainObject.Predmet.Referada.Prostorija.Oznaka>
  <DomainObject.Predmet.Referada.Sud.Naziv>
    <izvorni_sadrzaj>Općinski sud u Varaždinu</izvorni_sadrzaj>
    <derivirana_varijabla naziv="DomainObject.Predmet.Referada.Sud.Naziv_1">Ministarstva unutarnjih poslova Republike Hrvatske, Policijske uprave varaždinske, Policijske postaje Novi Marof</derivirana_varijabla>
    <derivirana_varijabla naziv="DomainObject.Predmet.Referada.Sud.Naziv">Općinski sud u Varaždinu,</derivirana_varijabla>
    <derivirana_varijabla naziv="Nazivadresasuda">Općinski sud u Varaždinu</derivirana_varijabla>
  </DomainObject.Predmet.Referada.Sud.Naziv>
  <DomainObject.Predmet.Referada.Sudac>
    <izvorni_sadrzaj>Vesna Poljan</izvorni_sadrzaj>
    <derivirana_varijabla naziv="DomainObject.Predmet.Referada.Sudac_1">Vesna Poljan, v. r. </derivirana_varijabla>
    <derivirana_varijabla naziv="Dativ">Vesni Poljan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unutarnjih poslova Republike Hrvatske, Policijska uprava varaždinska, Policijska postaja Novi Marof</izvorni_sadrzaj>
    <derivirana_varijabla naziv="DomainObject.Predmet.StrankaFormated_1">  Ministarstvo unutarnjih poslova Republike Hrvatske, Policijska uprava varaždinska, Policijska postaja Novi Marof</derivirana_varijabla>
  </DomainObject.Predmet.StrankaFormated>
  <DomainObject.Predmet.StrankaFormatedOIB>
    <izvorni_sadrzaj>  Ministarstvo unutarnjih poslova Republike Hrvatske, Policijska uprava varaždinska, Policijska postaja Novi Marof</izvorni_sadrzaj>
    <derivirana_varijabla naziv="DomainObject.Predmet.StrankaFormatedOIB_1">  Ministarstvo unutarnjih poslova Republike Hrvatske, Policijska uprava varaždinska, Policijska postaja Novi Marof</derivirana_varijabla>
  </DomainObject.Predmet.StrankaFormatedOIB>
  <DomainObject.Predmet.StrankaFormatedWithAdress>
    <izvorni_sadrzaj> Ministarstvo unutarnjih poslova Republike Hrvatske, Policijska uprava varaždinska, Policijska postaja Novi Marof, Franjevačka Ulica 1, 42220 Novi Marof</izvorni_sadrzaj>
    <derivirana_varijabla naziv="DomainObject.Predmet.StrankaFormatedWithAdress_1"> Ministarstvo unutarnjih poslova Republike Hrvatske, Policijska uprava varaždinska, Policijska postaja Novi Marof, Franjevačka Ulica 1, 42220 Novi Marof</derivirana_varijabla>
  </DomainObject.Predmet.StrankaFormatedWithAdress>
  <DomainObject.Predmet.StrankaFormatedWithAdressOIB>
    <izvorni_sadrzaj> Ministarstvo unutarnjih poslova Republike Hrvatske, Policijska uprava varaždinska, Policijska postaja Novi Marof, Franjevačka Ulica 1, 42220 Novi Marof</izvorni_sadrzaj>
    <derivirana_varijabla naziv="DomainObject.Predmet.StrankaFormatedWithAdressOIB_1"> Ministarstvo unutarnjih poslova Republike Hrvatske, Policijska uprava varaždinska, Policijska postaja Novi Marof, Franjevačka Ulica 1, 42220 Novi Marof</derivirana_varijabla>
  </DomainObject.Predmet.StrankaFormatedWithAdressOIB>
  <DomainObject.Predmet.StrankaWithAdress>
    <izvorni_sadrzaj>Ministarstvo unutarnjih poslova Republike Hrvatske, Policijska uprava varaždinska, Policijska postaja Novi Marof Franjevačka Ulica 1,42220 Novi Marof</izvorni_sadrzaj>
    <derivirana_varijabla naziv="DomainObject.Predmet.StrankaWithAdress_1">Ministarstvo unutarnjih poslova Republike Hrvatske, Policijska uprava varaždinska, Policijska postaja Novi Marof Franjevačka Ulica 1,42220 Novi Marof</derivirana_varijabla>
  </DomainObject.Predmet.StrankaWithAdress>
  <DomainObject.Predmet.StrankaWithAdressOIB>
    <izvorni_sadrzaj>Ministarstvo unutarnjih poslova Republike Hrvatske, Policijska uprava varaždinska, Policijska postaja Novi Marof, Franjevačka Ulica 1,42220 Novi Marof</izvorni_sadrzaj>
    <derivirana_varijabla naziv="DomainObject.Predmet.StrankaWithAdressOIB_1">Ministarstvo unutarnjih poslova Republike Hrvatske, Policijska uprava varaždinska, Policijska postaja Novi Marof, Franjevačka Ulica 1,42220 Novi Marof</derivirana_varijabla>
  </DomainObject.Predmet.StrankaWithAdressOIB>
  <DomainObject.Predmet.StrankaNazivFormated>
    <izvorni_sadrzaj>Ministarstvo unutarnjih poslova Republike Hrvatske, Policijska uprava varaždinska, Policijska postaja Novi Marof</izvorni_sadrzaj>
    <derivirana_varijabla naziv="DomainObject.Predmet.StrankaNazivFormated_1">Ministarstvo unutarnjih poslova Republike Hrvatske, Policijska uprava varaždinska, Policijska postaja Novi Marof</derivirana_varijabla>
    <derivirana_varijabla naziv="Padez">Ministarstvo unutarnjih poslova Republike Hrvatske, Policijska uprava varaždinska, Policijska postaja Novi Marof</derivirana_varijabla>
  </DomainObject.Predmet.StrankaNazivFormated>
  <DomainObject.Predmet.StrankaNazivFormatedOIB>
    <izvorni_sadrzaj>Ministarstvo unutarnjih poslova Republike Hrvatske, Policijska uprava varaždinska, Policijska postaja Novi Marof</izvorni_sadrzaj>
    <derivirana_varijabla naziv="DomainObject.Predmet.StrankaNazivFormatedOIB_1">Ministarstvo unutarnjih poslova Republike Hrvatske, Policijska uprava varaždinska, Policijska postaja Novi Marof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 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Nikolina Osredečki</izvorni_sadrzaj>
    <derivirana_varijabla naziv="DomainObject.Predmet.Zapisnicar_1">Nikolina Osredečki</derivirana_varijabla>
    <derivirana_varijabla naziv="Padez">Nikolina Osredečki</derivirana_varijabla>
  </DomainObject.Predmet.Zapisnicar>
  <DomainObject.Predmet.StrankaListFormated>
    <izvorni_sadrzaj>
      <item>Ministarstvo unutarnjih poslova Republike Hrvatske, Policijska uprava varaždinska, Policijska postaja Novi Marof</item>
    </izvorni_sadrzaj>
    <derivirana_varijabla naziv="DomainObject.Predmet.StrankaListFormated_1">
      <item>Ministarstvo unutarnjih poslova Republike Hrvatske, Policijska uprava varaždinska, Policijska postaja Novi Marof</item>
    </derivirana_varijabla>
  </DomainObject.Predmet.StrankaListFormated>
  <DomainObject.Predmet.StrankaListFormatedOIB>
    <izvorni_sadrzaj>
      <item>Ministarstvo unutarnjih poslova Republike Hrvatske, Policijska uprava varaždinska, Policijska postaja Novi Marof</item>
    </izvorni_sadrzaj>
    <derivirana_varijabla naziv="DomainObject.Predmet.StrankaListFormatedOIB_1">
      <item>Ministarstvo unutarnjih poslova Republike Hrvatske, Policijska uprava varaždinska, Policijska postaja Novi Marof</item>
    </derivirana_varijabla>
  </DomainObject.Predmet.StrankaListFormatedOIB>
  <DomainObject.Predmet.StrankaListFormatedWithAdress>
    <izvorni_sadrzaj>
      <item>Ministarstvo unutarnjih poslova Republike Hrvatske, Policijska uprava varaždinska, Policijska postaja Novi Marof, Franjevačka Ulica 1, 42220 Novi Marof</item>
    </izvorni_sadrzaj>
    <derivirana_varijabla naziv="DomainObject.Predmet.StrankaListFormatedWithAdress_1">
      <item>Ministarstvo unutarnjih poslova Republike Hrvatske, Policijska uprava varaždinska, Policijska postaja Novi Marof, Franjevačka Ulica 1, 42220 Novi Marof</item>
    </derivirana_varijabla>
  </DomainObject.Predmet.StrankaListFormatedWithAdress>
  <DomainObject.Predmet.StrankaListFormatedWithAdressOIB>
    <izvorni_sadrzaj>
      <item>Ministarstvo unutarnjih poslova Republike Hrvatske, Policijska uprava varaždinska, Policijska postaja Novi Marof, Franjevačka Ulica 1, 42220 Novi Marof</item>
    </izvorni_sadrzaj>
    <derivirana_varijabla naziv="DomainObject.Predmet.StrankaListFormatedWithAdressOIB_1">
      <item>Ministarstvo unutarnjih poslova Republike Hrvatske, Policijska uprava varaždinska, Policijska postaja Novi Marof, Franjevačka Ulica 1, 42220 Novi Marof</item>
    </derivirana_varijabla>
  </DomainObject.Predmet.StrankaListFormatedWithAdressOIB>
  <DomainObject.Predmet.StrankaListNazivFormated>
    <izvorni_sadrzaj>
      <item>Ministarstvo unutarnjih poslova Republike Hrvatske, Policijska uprava varaždinska, Policijska postaja Novi Marof</item>
    </izvorni_sadrzaj>
    <derivirana_varijabla naziv="DomainObject.Predmet.StrankaListNazivFormated_1">
      <item>Ministarstvo unutarnjih poslova Republike Hrvatske, Policijska uprava varaždinska, Policijska postaja Novi Marof</item>
    </derivirana_varijabla>
  </DomainObject.Predmet.StrankaListNazivFormated>
  <DomainObject.Predmet.StrankaListNazivFormatedOIB>
    <izvorni_sadrzaj>
      <item>Ministarstvo unutarnjih poslova Republike Hrvatske, Policijska uprava varaždinska, Policijska postaja Novi Marof</item>
    </izvorni_sadrzaj>
    <derivirana_varijabla naziv="DomainObject.Predmet.StrankaListNazivFormatedOIB_1">
      <item>Ministarstvo unutarnjih poslova Republike Hrvatske, Policijska uprava varaždinska, Policijska postaja Novi Marof</item>
    </derivirana_varijabla>
  </DomainObject.Predmet.StrankaListNazivFormatedOIB>
  <DomainObject.Predmet.ProtuStrankaListFormated>
    <izvorni_sadrzaj>
      <item>Ivan Šebrek</item>
    </izvorni_sadrzaj>
    <derivirana_varijabla naziv="DomainObject.Predmet.ProtuStrankaListFormated_1">
      <item>Ivan Šebrek</item>
    </derivirana_varijabla>
  </DomainObject.Predmet.ProtuStrankaListFormated>
  <DomainObject.Predmet.ProtuStrankaListFormatedOIB>
    <izvorni_sadrzaj>
      <item>Ivan Šebrek, OIB 76938958347</item>
    </izvorni_sadrzaj>
    <derivirana_varijabla naziv="DomainObject.Predmet.ProtuStrankaListFormatedOIB_1">
      <item>Ivanu Šebreku, OIB 76938958347,</item>
    </derivirana_varijabla>
  </DomainObject.Predmet.ProtuStrankaListFormatedOIB>
  <DomainObject.Predmet.ProtuStrankaListFormatedWithAdress>
    <izvorni_sadrzaj>
      <item>Ivan Šebrek, Tuhovec 51, 42223 Tuhovec</item>
    </izvorni_sadrzaj>
    <derivirana_varijabla naziv="DomainObject.Predmet.ProtuStrankaListFormatedWithAdress_1">
      <item>Tuhovcu 51, 42223 Tuhovec</item>
    </derivirana_varijabla>
  </DomainObject.Predmet.ProtuStrankaListFormatedWithAdress>
  <DomainObject.Predmet.ProtuStrankaListFormatedWithAdressOIB>
    <izvorni_sadrzaj>
      <item>Ivan Šebrek, OIB 76938958347, Tuhovec 51, 42223 Tuhovec</item>
    </izvorni_sadrzaj>
    <derivirana_varijabla naziv="DomainObject.Predmet.ProtuStrankaListFormatedWithAdressOIB_1">
      <item>Ivan Šebrek, OIB 76938958347, Tuhovec 51, 42223 Tuhovec</item>
    </derivirana_varijabla>
  </DomainObject.Predmet.ProtuStrankaListFormatedWithAdressOIB>
  <DomainObject.Predmet.ProtuStrankaListNazivFormated>
    <izvorni_sadrzaj>
      <item>Ivan Šebrek</item>
    </izvorni_sadrzaj>
    <derivirana_varijabla naziv="DomainObject.Predmet.ProtuStrankaListNazivFormated_1">
      <item>Ivan Šebrek</item>
    </derivirana_varijabla>
  </DomainObject.Predmet.ProtuStrankaListNazivFormated>
  <DomainObject.Predmet.ProtuStrankaListNazivFormatedOIB>
    <izvorni_sadrzaj>
      <item>Ivan Šebrek, OIB 76938958347</item>
    </izvorni_sadrzaj>
    <derivirana_varijabla naziv="DomainObject.Predmet.ProtuStrankaListNazivFormatedOIB_1">
      <item>Ivan Šebrek, OIB 76938958347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51, 199, 293</izvorni_sadrzaj>
    <derivirana_varijabla naziv="DomainObject.Predmet.ClanakZakona_1">članka</derivirana_varijabla>
  </DomainObject.Predmet.ClanakZakona>
  <DomainObject.Predmet.ClanakZakonaFull>
    <izvorni_sadrzaj>članka 51. stavka 1., članka 199. stavka 2., članka 293. stavka 1.</izvorni_sadrzaj>
    <derivirana_varijabla naziv="DomainObject.Predmet.ClanakZakonaFull_1">51. stavka 1., članka 199. stavka 2., članka 293.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29. lipnja 2026.</izvorni_sadrzaj>
    <derivirana_varijabla naziv="DomainObject.Datum_1">29. lipnja 2026.</derivirana_varijabla>
    <derivirana_varijabla naziv="datum">29. lipnja 2026.</derivirana_varijabla>
    <derivirana_varijabla naziv="datumpravomocnosti">29. lipnja 2026.</derivirana_varijabla>
    <derivirana_varijabla naziv="datumizvrsnosti">29. lipnja 2026.</derivirana_varijabla>
  </DomainObject.Datum>
  <DomainObject.PoslovniBrojDokumenta>
    <izvorni_sadrzaj>Pp Ikp-181/2026-9</izvorni_sadrzaj>
    <derivirana_varijabla naziv="DomainObject.PoslovniBrojDokumenta_1">Pp Ikp-181/2026-9</derivirana_varijabla>
  </DomainObject.PoslovniBrojDokumenta>
  <DomainObject.Predmet.StrankaIDrugi>
    <izvorni_sadrzaj>Ministarstvo unutarnjih poslova Republike Hrvatske, Policijska uprava varaždinska, Policijska postaja Novi Marof</izvorni_sadrzaj>
    <derivirana_varijabla naziv="DomainObject.Predmet.StrankaIDrugi_1">Ministarstvo unutarnjih poslova Republike Hrvatske, Policijska uprava varaždinska, Policijska postaja Novi Marof</derivirana_varijabla>
  </DomainObject.Predmet.StrankaIDrugi>
  <DomainObject.Predmet.ProtustrankaIDrugi>
    <izvorni_sadrzaj>Ivan Šebrek</izvorni_sadrzaj>
    <derivirana_varijabla naziv="DomainObject.Predmet.ProtustrankaIDrugi_1">Ivan Šebrek</derivirana_varijabla>
  </DomainObject.Predmet.ProtustrankaIDrugi>
  <DomainObject.Predmet.StrankaIDrugiAdressOIB>
    <izvorni_sadrzaj>Ministarstvo unutarnjih poslova Republike Hrvatske, Policijska uprava varaždinska, Policijska postaja Novi Marof, Franjevačka Ulica 1, 42220 Novi Marof</izvorni_sadrzaj>
    <derivirana_varijabla naziv="DomainObject.Predmet.StrankaIDrugiAdressOIB_1">Ministarstvo unutarnjih poslova Republike Hrvatske, Policijska uprava varaždinska, Policijska postaja Novi Marof, Franjevačka Ulica 1, 42220 Novi Marof</derivirana_varijabla>
  </DomainObject.Predmet.StrankaIDrugiAdressOIB>
  <DomainObject.Predmet.ProtustrankaIDrugiAdressOIB>
    <izvorni_sadrzaj>Ivan Šebrek, OIB 76938958347, Tuhovec 51, 42223 Tuhovec</izvorni_sadrzaj>
    <derivirana_varijabla naziv="DomainObject.Predmet.ProtustrankaIDrugiAdressOIB_1">Ivan Šebrek, OIB 76938958347, Tuhovec 51, 42223 Tuhovec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unutarnjih poslova Republike Hrvatske, Policijska uprava varaždinska, Policijska postaja Novi Marof</item>
      <item>Ivan Šebrek</item>
    </izvorni_sadrzaj>
    <derivirana_varijabla naziv="DomainObject.Predmet.SudioniciListNaziv_1">
      <item>Ministarstvo unutarnjih poslova Republike Hrvatske, Policijska uprava varaždinska, Policijska postaja Novi Marof</item>
      <item>Ivan Šebrek</item>
    </derivirana_varijabla>
    <derivirana_varijabla naziv="OstaliSudionici">
      <item>Ministarstvo unutarnjih poslova Republike Hrvatske, Policijska uprava varaždinska, Policijska postaja Novi Marof</item>
      <item>Ivan Šebrek</item>
    </derivirana_varijabla>
  </DomainObject.Predmet.SudioniciListNaziv>
  <DomainObject.Predmet.SudioniciListAdressOIB>
    <izvorni_sadrzaj>
      <item>Ministarstvo unutarnjih poslova Republike Hrvatske, Policijska uprava varaždinska, Policijska postaja Novi Marof, Franjevačka Ulica 1,42220 Novi Marof</item>
      <item>Ivan Šebrek, OIB 76938958347, Tuhovec 51,42223 Tuhovec</item>
    </izvorni_sadrzaj>
    <derivirana_varijabla naziv="DomainObject.Predmet.SudioniciListAdressOIB_1">
      <item>Ministarstvo unutarnjih poslova Republike Hrvatske, Policijska uprava varaždinska, Policijska postaja Novi Marof, Franjevačka Ulica 1,42220 Novi Marof</item>
      <item>Ivan Šebrek, OIB 76938958347, Tuhovec 51,42223 Tuhovec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819,26 EUR</izvorni_sadrzaj>
    <derivirana_varijabla naziv="DomainObject.Predmet.Pristojbe_1">trošak za novčana kazna u iznosu od 819,26 EUR</derivirana_varijabla>
  </DomainObject.Predmet.Pristojbe>
  <DomainObject.Predmet.PristojbeSudionikNazivOIB>
    <izvorni_sadrzaj>Ivan Šebrek, OIB 76938958347</izvorni_sadrzaj>
    <derivirana_varijabla naziv="DomainObject.Predmet.PristojbeSudionikNazivOIB_1">Ivan Šebrek, OIB 76938958347</derivirana_varijabla>
  </DomainObject.Predmet.PristojbeSudionikNazivOIB>
  <DomainObject.Predmet.PristojbePNB>
    <izvorni_sadrzaj>HR63 6050-4366-1079874267</izvorni_sadrzaj>
    <derivirana_varijabla naziv="DomainObject.Predmet.PristojbePNB_1">HR63 6050-4366-1079874267</derivirana_varijabla>
  </DomainObject.Predmet.PristojbePNB>
  <DomainObject.Predmet.PristojbeIznos>
    <izvorni_sadrzaj>819,26 EUR</izvorni_sadrzaj>
    <derivirana_varijabla naziv="DomainObject.Predmet.PristojbeIznos_1">819,26 EUR</derivirana_varijabla>
  </DomainObject.Predmet.PristojbeIznos>
  <DomainObject.Predmet.PristojbeOpisPlacanja>
    <izvorni_sadrzaj>Novčana kazna Pp Ikp-181/2026, OS VŽ.</izvorni_sadrzaj>
    <derivirana_varijabla naziv="DomainObject.Predmet.PristojbeOpisPlacanja_1">Novčana kazna Pp Ikp-181/2026, OS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76938958347</item>
    </izvorni_sadrzaj>
    <derivirana_varijabla naziv="DomainObject.Predmet.SudioniciListNazivOIB_1">
      <item>, OIB null</item>
      <item>, OIB 76938958347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819,26 EUR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veljače 2026.</izvorni_sadrzaj>
    <derivirana_varijabla naziv="DomainObject.PredzadnjaOdlukaIzPredmeta.DatumDonosenjaOdluke_1">10. veljače 2026.</derivirana_varijabla>
  </DomainObject.PredzadnjaOdlukaIzPredmeta.DatumDonosenjaOdluke>
  <DomainObject.PredzadnjaOdlukaIzPredmeta.Oznaka>
    <izvorni_sadrzaj>Pp Ikp-181/2026-2</izvorni_sadrzaj>
    <derivirana_varijabla naziv="DomainObject.PredzadnjaOdlukaIzPredmeta.Oznaka_1">Pp Ikp-181/2026-2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veljače 2026.</izvorni_sadrzaj>
    <derivirana_varijabla naziv="DomainObject.Predmet.DatumPocetkaProcesa_1">6.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 Šebrek, Tuhovec 51, 42223 Tuhovec</izvorni_sadrzaj>
    <derivirana_varijabla naziv="DomainObject.Predmet.OsudenikImePrezimeAdresa_1">Ivan Šebrek, Tuhovec 51, 42223 Tuhovec</derivirana_varijabla>
  </DomainObject.Predmet.OsudenikImePrezimeAdresa>
  <DomainObject.Predmet.OsudenikImePrezimeOIBDatRodenja>
    <izvorni_sadrzaj>Ivan Šebrek, OIB 76938958347, rođen-a 04.07.1996.</izvorni_sadrzaj>
    <derivirana_varijabla naziv="DomainObject.Predmet.OsudenikImePrezimeOIBDatRodenja_1">Ivan Šebrek, OIB 76938958347, rođen-a 04.07.1996.</derivirana_varijabla>
  </DomainObject.Predmet.OsudenikImePrezimeOIBDatRodenja>
  <DomainObject.IkpPredmet.OdlukaRjesenjeIshodisni>
    <izvorni_sadrzaj/>
    <derivirana_varijabla naziv="DomainObject.IkpPredmet.OdlukaRjesenjeIshodisni_1">511-14-08/05-3-36-1/2021 od 31.  svibnja 2021.</derivirana_varijabla>
  </DomainObject.IkpPredmet.OdlukaRjesenjeIshodisni>
  <DomainObject.IkpPredmet.NovcanaObaveza.PreostaliIznos>
    <izvorni_sadrzaj>819,26 EUR</izvorni_sadrzaj>
    <derivirana_varijabla naziv="DomainObject.IkpPredmet.NovcanaObaveza.PreostaliIznos_1">819,26 EUR</derivirana_varijabla>
  </DomainObject.IkpPredmet.NovcanaObaveza.PreostaliIznos>
  <DomainObject.IkpPredmet.NovcanaObaveza.PNB>
    <izvorni_sadrzaj>HR63 6050-4366-1079874267</izvorni_sadrzaj>
    <derivirana_varijabla naziv="DomainObject.IkpPredmet.NovcanaObaveza.PNB_1">HR63 6050-4366-1079874267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27. lipnja 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384</properties:Words>
  <properties:Characters>2195</properties:Characters>
  <properties:Lines>71</properties:Lines>
  <properties:Paragraphs>23</properties:Paragraphs>
  <properties:TotalTime>219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Valentina Kovač</cp:lastModifiedBy>
  <cp:lastPrinted>2026-06-29T06:34:00Z</cp:lastPrinted>
  <dcterms:modified xmlns:xsi="http://www.w3.org/2001/XMLSchema-instance" xsi:type="dcterms:W3CDTF">2026-06-29T06:35:00Z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Ikp-181/2026-9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